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DDBAC" w14:textId="030F527F" w:rsidR="00997F14" w:rsidRPr="0020554F" w:rsidRDefault="00997F14" w:rsidP="55DAABAD">
      <w:pPr>
        <w:spacing w:line="240" w:lineRule="auto"/>
        <w:jc w:val="right"/>
        <w:rPr>
          <w:rFonts w:ascii="Corbel" w:hAnsi="Corbel"/>
          <w:i/>
          <w:iCs/>
          <w:color w:val="000000"/>
          <w:sz w:val="24"/>
          <w:szCs w:val="24"/>
        </w:rPr>
      </w:pPr>
      <w:r w:rsidRPr="55DAABAD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26DD5BCC" w:rsidRPr="0020554F">
        <w:rPr>
          <w:rFonts w:ascii="Corbel" w:hAnsi="Corbel"/>
          <w:i/>
          <w:iCs/>
          <w:color w:val="000000"/>
          <w:sz w:val="24"/>
          <w:szCs w:val="24"/>
        </w:rPr>
        <w:t>Załącznik nr 1.5 do Zarządzenia Rektora UR nr 61/2025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D02FDCF" w14:textId="47FA9CCE" w:rsidR="00AF0349" w:rsidRDefault="0071620A" w:rsidP="516F37C0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516F37C0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516F37C0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831162" w:rsidRPr="516F37C0">
        <w:rPr>
          <w:rFonts w:ascii="Corbel" w:hAnsi="Corbel"/>
          <w:i/>
          <w:iCs/>
          <w:smallCaps/>
          <w:sz w:val="24"/>
          <w:szCs w:val="24"/>
        </w:rPr>
        <w:t>20</w:t>
      </w:r>
      <w:r w:rsidR="250E1E96" w:rsidRPr="516F37C0">
        <w:rPr>
          <w:rFonts w:ascii="Corbel" w:hAnsi="Corbel"/>
          <w:i/>
          <w:iCs/>
          <w:smallCaps/>
          <w:sz w:val="24"/>
          <w:szCs w:val="24"/>
        </w:rPr>
        <w:t>25</w:t>
      </w:r>
      <w:r w:rsidR="00831162" w:rsidRPr="516F37C0">
        <w:rPr>
          <w:rFonts w:ascii="Corbel" w:hAnsi="Corbel"/>
          <w:i/>
          <w:iCs/>
          <w:smallCaps/>
          <w:sz w:val="24"/>
          <w:szCs w:val="24"/>
        </w:rPr>
        <w:t>-20</w:t>
      </w:r>
      <w:r w:rsidR="2C7ADD46" w:rsidRPr="516F37C0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672A6659" w14:textId="77777777" w:rsidR="0085747A" w:rsidRPr="009C54AE" w:rsidRDefault="0085747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411196EC" w14:textId="24658CF1" w:rsidR="00445970" w:rsidRPr="00EA4832" w:rsidRDefault="00445970" w:rsidP="00E7389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516F37C0">
        <w:rPr>
          <w:rFonts w:ascii="Corbel" w:hAnsi="Corbel"/>
          <w:sz w:val="20"/>
          <w:szCs w:val="20"/>
        </w:rPr>
        <w:t xml:space="preserve">Rok akademicki </w:t>
      </w:r>
      <w:r w:rsidR="000E6859" w:rsidRPr="516F37C0">
        <w:rPr>
          <w:rFonts w:ascii="Corbel" w:hAnsi="Corbel"/>
          <w:sz w:val="20"/>
          <w:szCs w:val="20"/>
        </w:rPr>
        <w:t>20</w:t>
      </w:r>
      <w:r w:rsidR="00342D89" w:rsidRPr="516F37C0">
        <w:rPr>
          <w:rFonts w:ascii="Corbel" w:hAnsi="Corbel"/>
          <w:sz w:val="20"/>
          <w:szCs w:val="20"/>
        </w:rPr>
        <w:t>2</w:t>
      </w:r>
      <w:r w:rsidR="552993F8" w:rsidRPr="516F37C0">
        <w:rPr>
          <w:rFonts w:ascii="Corbel" w:hAnsi="Corbel"/>
          <w:sz w:val="20"/>
          <w:szCs w:val="20"/>
        </w:rPr>
        <w:t>5</w:t>
      </w:r>
      <w:r w:rsidR="71CC5CD3" w:rsidRPr="516F37C0">
        <w:rPr>
          <w:rFonts w:ascii="Corbel" w:hAnsi="Corbel"/>
          <w:sz w:val="20"/>
          <w:szCs w:val="20"/>
        </w:rPr>
        <w:t>/</w:t>
      </w:r>
      <w:r w:rsidR="000E6859" w:rsidRPr="516F37C0">
        <w:rPr>
          <w:rFonts w:ascii="Corbel" w:hAnsi="Corbel"/>
          <w:sz w:val="20"/>
          <w:szCs w:val="20"/>
        </w:rPr>
        <w:t>20</w:t>
      </w:r>
      <w:r w:rsidR="2F369A7E" w:rsidRPr="516F37C0">
        <w:rPr>
          <w:rFonts w:ascii="Corbel" w:hAnsi="Corbel"/>
          <w:sz w:val="20"/>
          <w:szCs w:val="20"/>
        </w:rPr>
        <w:t>26</w:t>
      </w:r>
    </w:p>
    <w:p w14:paraId="0A37501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F78627D" w14:textId="77777777" w:rsidTr="4BBB5388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AF2B4C8" w14:textId="77777777" w:rsidR="0085747A" w:rsidRPr="009C54AE" w:rsidRDefault="008A3A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psychologii ogólnej</w:t>
            </w:r>
          </w:p>
        </w:tc>
      </w:tr>
      <w:tr w:rsidR="0085747A" w:rsidRPr="009C54AE" w14:paraId="4CA29152" w14:textId="77777777" w:rsidTr="4BBB5388">
        <w:tc>
          <w:tcPr>
            <w:tcW w:w="2694" w:type="dxa"/>
            <w:vAlign w:val="center"/>
          </w:tcPr>
          <w:p w14:paraId="3354DAF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DAB6C7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C0172EC" w14:textId="77777777" w:rsidTr="4BBB5388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0E308663" w:rsidR="0085747A" w:rsidRPr="009C54AE" w:rsidRDefault="52C9E4AD" w:rsidP="4BBB5388">
            <w:pPr>
              <w:pStyle w:val="Odpowiedzi"/>
              <w:spacing w:beforeAutospacing="1" w:afterAutospacing="1"/>
            </w:pPr>
            <w:r w:rsidRPr="4BBB5388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73603CF6" w14:textId="77777777" w:rsidTr="4BBB5388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85747A" w:rsidRPr="009C54AE" w:rsidRDefault="006A2D5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63AED1F3" w14:textId="77777777" w:rsidTr="4BBB5388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85747A" w:rsidRPr="009C54AE" w:rsidRDefault="000E39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C958CD">
              <w:rPr>
                <w:rFonts w:ascii="Corbel" w:hAnsi="Corbel"/>
                <w:b w:val="0"/>
                <w:sz w:val="24"/>
                <w:szCs w:val="24"/>
              </w:rPr>
              <w:t xml:space="preserve"> Przedszkolna i Wczesnoszkolna</w:t>
            </w:r>
          </w:p>
        </w:tc>
      </w:tr>
      <w:tr w:rsidR="0085747A" w:rsidRPr="009C54AE" w14:paraId="4BA63E62" w14:textId="77777777" w:rsidTr="4BBB5388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40A1AB4" w14:textId="77777777" w:rsidR="0085747A" w:rsidRPr="009C54AE" w:rsidRDefault="0039022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2F3150FA" w14:textId="77777777" w:rsidTr="4BBB5388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E0E47A2" w14:textId="77777777" w:rsidR="0085747A" w:rsidRPr="009C54AE" w:rsidRDefault="0039022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Praktyczny </w:t>
            </w:r>
          </w:p>
        </w:tc>
      </w:tr>
      <w:tr w:rsidR="0085747A" w:rsidRPr="009C54AE" w14:paraId="0132ED40" w14:textId="77777777" w:rsidTr="4BBB5388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7FA260" w14:textId="77777777" w:rsidR="0085747A" w:rsidRPr="009C54AE" w:rsidRDefault="00646D73" w:rsidP="00646D7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B752BD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5D25940D" w14:textId="77777777" w:rsidTr="4BBB5388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192CF2B" w14:textId="77777777" w:rsidR="0085747A" w:rsidRPr="009C54AE" w:rsidRDefault="00D823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B752BD">
              <w:rPr>
                <w:rFonts w:ascii="Corbel" w:hAnsi="Corbel"/>
                <w:b w:val="0"/>
                <w:sz w:val="24"/>
                <w:szCs w:val="24"/>
              </w:rPr>
              <w:t>ok I</w:t>
            </w:r>
            <w:r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B752BD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1</w:t>
            </w:r>
          </w:p>
        </w:tc>
      </w:tr>
      <w:tr w:rsidR="0085747A" w:rsidRPr="009C54AE" w14:paraId="62F74358" w14:textId="77777777" w:rsidTr="4BBB5388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5936A1E" w14:textId="77777777" w:rsidR="0085747A" w:rsidRPr="009C54AE" w:rsidRDefault="00D82308" w:rsidP="00D82308">
            <w:pPr>
              <w:pStyle w:val="Odpowiedzi"/>
              <w:numPr>
                <w:ilvl w:val="0"/>
                <w:numId w:val="4"/>
              </w:numPr>
              <w:spacing w:before="0" w:after="0"/>
              <w:ind w:left="453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923D7D" w:rsidRPr="009C54AE" w14:paraId="59D8D52E" w14:textId="77777777" w:rsidTr="4BBB5388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C5D812F" w14:textId="77777777" w:rsidR="00923D7D" w:rsidRPr="009C54AE" w:rsidRDefault="00835105" w:rsidP="008351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</w:t>
            </w:r>
            <w:r w:rsidR="00857176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113CAF6E" w14:textId="77777777" w:rsidTr="4BBB5388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55B0D32" w14:textId="77777777" w:rsidR="0085747A" w:rsidRPr="009C54AE" w:rsidRDefault="008571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Andrzej Łukasik</w:t>
            </w:r>
            <w:r w:rsidR="00C56BA4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9C54AE" w14:paraId="471FE442" w14:textId="77777777" w:rsidTr="4BBB5388">
        <w:tc>
          <w:tcPr>
            <w:tcW w:w="2694" w:type="dxa"/>
            <w:vAlign w:val="center"/>
          </w:tcPr>
          <w:p w14:paraId="4BE3E90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EB378F" w14:textId="77777777" w:rsidR="0085747A" w:rsidRPr="009C54AE" w:rsidRDefault="0085747A" w:rsidP="00C56B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A05A80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A39BB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A00F40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7E3C0CB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41BE" w14:textId="77777777" w:rsidR="00015B8F" w:rsidRPr="009C54AE" w:rsidRDefault="00D8230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A208" w14:textId="77777777" w:rsidR="00015B8F" w:rsidRPr="009C54AE" w:rsidRDefault="00646D7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646D7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77777777" w:rsidR="00015B8F" w:rsidRPr="009C54AE" w:rsidRDefault="0085717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B94D5A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7C316DF" w14:textId="7418BD1F" w:rsidR="0085747A" w:rsidRPr="00F35551" w:rsidRDefault="00F35551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eastAsia="MS Gothic" w:hAnsi="MS Gothic" w:cs="MS Gothic"/>
          <w:bCs/>
          <w:szCs w:val="24"/>
          <w:u w:val="single"/>
        </w:rPr>
        <w:t>X</w:t>
      </w:r>
      <w:r w:rsidR="0085747A" w:rsidRPr="00F35551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386692D9" w14:textId="20DE15A5" w:rsidR="0085747A" w:rsidRPr="00F35551" w:rsidRDefault="00F35551" w:rsidP="03656E8C">
      <w:pPr>
        <w:pStyle w:val="Punktygwne"/>
        <w:spacing w:before="0" w:after="0"/>
        <w:ind w:left="709"/>
        <w:rPr>
          <w:rFonts w:ascii="Corbel" w:hAnsi="Corbel"/>
          <w:bCs/>
          <w:smallCaps w:val="0"/>
        </w:rPr>
      </w:pPr>
      <w:r>
        <w:rPr>
          <w:rFonts w:ascii="MS Gothic" w:eastAsia="MS Gothic" w:hAnsi="MS Gothic" w:cs="MS Gothic"/>
          <w:bCs/>
          <w:u w:val="single"/>
        </w:rPr>
        <w:t xml:space="preserve">X </w:t>
      </w:r>
      <w:r w:rsidR="0085747A" w:rsidRPr="00F35551">
        <w:rPr>
          <w:rFonts w:ascii="Corbel" w:hAnsi="Corbel"/>
          <w:bCs/>
          <w:smallCaps w:val="0"/>
          <w:u w:val="single"/>
        </w:rPr>
        <w:t>zajęcia realizowane z wykorzystaniem metod i technik kształcenia na odległość</w:t>
      </w:r>
    </w:p>
    <w:p w14:paraId="3DEEC6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08FB28C" w14:textId="626D23AD" w:rsidR="00E22FBC" w:rsidRPr="009C54AE" w:rsidRDefault="00E22FBC" w:rsidP="4BBB538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4BBB5388">
        <w:rPr>
          <w:rFonts w:ascii="Corbel" w:hAnsi="Corbel"/>
          <w:smallCaps w:val="0"/>
        </w:rPr>
        <w:t xml:space="preserve">1.3 </w:t>
      </w:r>
      <w:r>
        <w:tab/>
      </w:r>
      <w:r w:rsidRPr="4BBB5388">
        <w:rPr>
          <w:rFonts w:ascii="Corbel" w:hAnsi="Corbel"/>
          <w:smallCaps w:val="0"/>
        </w:rPr>
        <w:t>For</w:t>
      </w:r>
      <w:r w:rsidR="00445970" w:rsidRPr="4BBB5388">
        <w:rPr>
          <w:rFonts w:ascii="Corbel" w:hAnsi="Corbel"/>
          <w:smallCaps w:val="0"/>
        </w:rPr>
        <w:t xml:space="preserve">ma zaliczenia przedmiotu </w:t>
      </w:r>
      <w:r w:rsidRPr="4BBB5388">
        <w:rPr>
          <w:rFonts w:ascii="Corbel" w:hAnsi="Corbel"/>
          <w:smallCaps w:val="0"/>
        </w:rPr>
        <w:t xml:space="preserve">(z toku) </w:t>
      </w:r>
      <w:r w:rsidRPr="4BBB5388">
        <w:rPr>
          <w:rFonts w:ascii="Corbel" w:hAnsi="Corbel"/>
          <w:b w:val="0"/>
          <w:smallCaps w:val="0"/>
        </w:rPr>
        <w:t>(</w:t>
      </w:r>
      <w:r w:rsidR="006A2D59" w:rsidRPr="4BBB5388">
        <w:rPr>
          <w:rFonts w:ascii="Corbel" w:hAnsi="Corbel"/>
          <w:smallCaps w:val="0"/>
          <w:u w:val="single"/>
        </w:rPr>
        <w:t>EGZAMIN</w:t>
      </w:r>
      <w:r w:rsidRPr="4BBB5388">
        <w:rPr>
          <w:rFonts w:ascii="Corbel" w:hAnsi="Corbel"/>
          <w:b w:val="0"/>
          <w:smallCaps w:val="0"/>
        </w:rPr>
        <w:t>, zaliczenie z oceną, zaliczenie bez oceny)</w:t>
      </w:r>
    </w:p>
    <w:p w14:paraId="3656B9AB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98731AE" w14:textId="77777777" w:rsidTr="00745302">
        <w:tc>
          <w:tcPr>
            <w:tcW w:w="9670" w:type="dxa"/>
          </w:tcPr>
          <w:p w14:paraId="55B09C6C" w14:textId="77777777" w:rsidR="0085747A" w:rsidRPr="009C54AE" w:rsidRDefault="00857176" w:rsidP="001E2C8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ogólna na poziomie szkoły średniej</w:t>
            </w:r>
          </w:p>
        </w:tc>
      </w:tr>
    </w:tbl>
    <w:p w14:paraId="45FB081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3D04EE86" w:rsidR="0085747A" w:rsidRPr="00C05F44" w:rsidRDefault="0071620A" w:rsidP="4BBB5388">
      <w:pPr>
        <w:pStyle w:val="Punktygwne"/>
        <w:spacing w:before="0" w:after="0"/>
        <w:rPr>
          <w:rFonts w:ascii="Corbel" w:hAnsi="Corbel"/>
        </w:rPr>
      </w:pPr>
      <w:r w:rsidRPr="4BBB5388">
        <w:rPr>
          <w:rFonts w:ascii="Corbel" w:hAnsi="Corbel"/>
        </w:rPr>
        <w:t>3.</w:t>
      </w:r>
      <w:r w:rsidR="0085747A" w:rsidRPr="4BBB5388">
        <w:rPr>
          <w:rFonts w:ascii="Corbel" w:hAnsi="Corbel"/>
        </w:rPr>
        <w:t xml:space="preserve"> </w:t>
      </w:r>
      <w:r w:rsidR="00A84C85" w:rsidRPr="4BBB5388">
        <w:rPr>
          <w:rFonts w:ascii="Corbel" w:hAnsi="Corbel"/>
        </w:rPr>
        <w:t>cele, efekty uczenia się</w:t>
      </w:r>
      <w:r w:rsidR="0085747A" w:rsidRPr="4BBB5388">
        <w:rPr>
          <w:rFonts w:ascii="Corbel" w:hAnsi="Corbel"/>
        </w:rPr>
        <w:t>, treści Programowe i stosowane metody Dydaktyczne</w:t>
      </w:r>
    </w:p>
    <w:p w14:paraId="049F31C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F83B28" w:rsidRPr="009C54AE" w:rsidRDefault="0071620A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5815A0" w:rsidRPr="00A13A7A" w14:paraId="29CA6B02" w14:textId="77777777" w:rsidTr="00980236">
        <w:tc>
          <w:tcPr>
            <w:tcW w:w="675" w:type="dxa"/>
            <w:vAlign w:val="center"/>
          </w:tcPr>
          <w:p w14:paraId="5372B5A4" w14:textId="77777777" w:rsidR="005815A0" w:rsidRPr="00A13A7A" w:rsidRDefault="005815A0" w:rsidP="00980236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A13A7A">
              <w:rPr>
                <w:b w:val="0"/>
              </w:rPr>
              <w:lastRenderedPageBreak/>
              <w:t xml:space="preserve">C1 </w:t>
            </w:r>
          </w:p>
        </w:tc>
        <w:tc>
          <w:tcPr>
            <w:tcW w:w="9103" w:type="dxa"/>
            <w:vAlign w:val="center"/>
          </w:tcPr>
          <w:p w14:paraId="462C0E8C" w14:textId="77777777" w:rsidR="005815A0" w:rsidRPr="00A13A7A" w:rsidRDefault="005815A0" w:rsidP="00980236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 w:rsidRPr="00A13A7A">
              <w:rPr>
                <w:rFonts w:ascii="Calibri" w:eastAsia="Cambria" w:hAnsi="Calibri"/>
                <w:b w:val="0"/>
                <w:sz w:val="24"/>
                <w:szCs w:val="22"/>
                <w:lang w:eastAsia="en-US"/>
              </w:rPr>
              <w:t>poznanie i różnicowanie podstawowych nurtów teoretycznych psychologii</w:t>
            </w:r>
          </w:p>
        </w:tc>
      </w:tr>
      <w:tr w:rsidR="005815A0" w:rsidRPr="00287D69" w14:paraId="126F1E4D" w14:textId="77777777" w:rsidTr="00980236">
        <w:tc>
          <w:tcPr>
            <w:tcW w:w="675" w:type="dxa"/>
            <w:vAlign w:val="center"/>
          </w:tcPr>
          <w:p w14:paraId="550CF7E8" w14:textId="77777777" w:rsidR="005815A0" w:rsidRPr="00287D69" w:rsidRDefault="005815A0" w:rsidP="0098023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87D6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22F8D191" w14:textId="77777777" w:rsidR="005815A0" w:rsidRPr="00287D69" w:rsidRDefault="005815A0" w:rsidP="0098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87D69"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  <w:t>poznanie i przyswojenie podstawowych pojęć psychologicznych</w:t>
            </w:r>
          </w:p>
        </w:tc>
      </w:tr>
      <w:tr w:rsidR="005815A0" w:rsidRPr="00287D69" w14:paraId="7E01510A" w14:textId="77777777" w:rsidTr="00980236">
        <w:tc>
          <w:tcPr>
            <w:tcW w:w="675" w:type="dxa"/>
            <w:vAlign w:val="center"/>
          </w:tcPr>
          <w:p w14:paraId="53C0B3C4" w14:textId="77777777" w:rsidR="005815A0" w:rsidRPr="00287D69" w:rsidRDefault="005815A0" w:rsidP="0098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87D6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628C7329" w14:textId="77777777" w:rsidR="005815A0" w:rsidRPr="00287D69" w:rsidRDefault="005815A0" w:rsidP="0098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87D69"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  <w:t>poznanie ogólnych prawidłowości funkcjonowania psychicznego człowieka</w:t>
            </w:r>
          </w:p>
        </w:tc>
      </w:tr>
      <w:tr w:rsidR="005815A0" w:rsidRPr="00287D69" w14:paraId="74FA6CF1" w14:textId="77777777" w:rsidTr="00980236">
        <w:tc>
          <w:tcPr>
            <w:tcW w:w="675" w:type="dxa"/>
            <w:vAlign w:val="center"/>
          </w:tcPr>
          <w:p w14:paraId="7C12F916" w14:textId="77777777" w:rsidR="005815A0" w:rsidRPr="00287D69" w:rsidRDefault="005815A0" w:rsidP="0098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87D69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14:paraId="0522521F" w14:textId="77777777" w:rsidR="005815A0" w:rsidRPr="00287D69" w:rsidRDefault="005815A0" w:rsidP="00980236">
            <w:pPr>
              <w:pStyle w:val="Podpunkty"/>
              <w:spacing w:before="40" w:after="40"/>
              <w:ind w:left="0"/>
              <w:jc w:val="left"/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</w:pPr>
            <w:r w:rsidRPr="00287D69">
              <w:rPr>
                <w:rFonts w:ascii="Corbel" w:hAnsi="Corbel"/>
                <w:b w:val="0"/>
                <w:sz w:val="24"/>
                <w:szCs w:val="24"/>
              </w:rPr>
              <w:t>uświadomienie złożoności uwarunkowań społecznych wpływających na przebieg zachowania i procesów psychicznych</w:t>
            </w:r>
          </w:p>
        </w:tc>
      </w:tr>
    </w:tbl>
    <w:p w14:paraId="53128261" w14:textId="77777777" w:rsidR="0085747A" w:rsidRPr="00287D6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2486C0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1F38664" w14:textId="77777777" w:rsidTr="7F09E409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3CF1402D" w:rsidR="0085747A" w:rsidRPr="009C54AE" w:rsidRDefault="0085747A" w:rsidP="7F09E4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7F09E409">
              <w:rPr>
                <w:rFonts w:ascii="Corbel" w:hAnsi="Corbel"/>
                <w:b w:val="0"/>
                <w:smallCaps w:val="0"/>
              </w:rPr>
              <w:t xml:space="preserve">Odniesienie do efektów kierunkowych </w:t>
            </w:r>
            <w:r w:rsidR="0030395F" w:rsidRPr="7F09E409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1E2C81" w:rsidRPr="00A96EA8" w14:paraId="2CA26ADB" w14:textId="77777777" w:rsidTr="7F09E409">
        <w:tc>
          <w:tcPr>
            <w:tcW w:w="1701" w:type="dxa"/>
          </w:tcPr>
          <w:p w14:paraId="4FCA5964" w14:textId="77777777" w:rsidR="001E2C81" w:rsidRPr="00A96EA8" w:rsidRDefault="001E2C81" w:rsidP="007F7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96EA8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0F4E5DD6" w14:textId="77777777" w:rsidR="001E2C81" w:rsidRPr="00A96EA8" w:rsidRDefault="001E2C81" w:rsidP="00980236">
            <w:pPr>
              <w:pStyle w:val="Default"/>
              <w:rPr>
                <w:rFonts w:ascii="Corbel" w:hAnsi="Corbel"/>
                <w:color w:val="auto"/>
              </w:rPr>
            </w:pPr>
            <w:r w:rsidRPr="00A96EA8">
              <w:rPr>
                <w:rFonts w:ascii="Corbel" w:hAnsi="Corbel"/>
                <w:color w:val="auto"/>
              </w:rPr>
              <w:t>Student omówi związki między psychologią i filozofią w zakresie psychologii umysłu, ze szczelnym uwzględnieniem psychologii świadomości.</w:t>
            </w:r>
          </w:p>
          <w:p w14:paraId="2D871332" w14:textId="77777777" w:rsidR="001E2C81" w:rsidRPr="00A96EA8" w:rsidRDefault="001E2C81" w:rsidP="007F23B9">
            <w:pPr>
              <w:pStyle w:val="Default"/>
              <w:rPr>
                <w:rFonts w:ascii="Corbel" w:hAnsi="Corbel"/>
                <w:color w:val="auto"/>
              </w:rPr>
            </w:pPr>
            <w:r w:rsidRPr="00A96EA8">
              <w:rPr>
                <w:rFonts w:ascii="Corbel" w:hAnsi="Corbel"/>
                <w:color w:val="auto"/>
              </w:rPr>
              <w:t>Student zastosuje teorie psychologiczne człowieka do wyjaśnienia takich pojęć z pedagogiki jak socjalizacja czy kultura.</w:t>
            </w:r>
          </w:p>
        </w:tc>
        <w:tc>
          <w:tcPr>
            <w:tcW w:w="1873" w:type="dxa"/>
            <w:vAlign w:val="center"/>
          </w:tcPr>
          <w:p w14:paraId="4141C1DE" w14:textId="11C3CBAA" w:rsidR="001E2C81" w:rsidRPr="00A96EA8" w:rsidRDefault="001E2C81" w:rsidP="00D8230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96EA8"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r w:rsidR="00D85D1E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A96EA8">
              <w:rPr>
                <w:rFonts w:ascii="Corbel" w:hAnsi="Corbel"/>
                <w:b w:val="0"/>
                <w:smallCaps w:val="0"/>
                <w:szCs w:val="24"/>
              </w:rPr>
              <w:t>W01</w:t>
            </w:r>
          </w:p>
        </w:tc>
      </w:tr>
      <w:tr w:rsidR="001E2C81" w:rsidRPr="00A96EA8" w14:paraId="4208F3D9" w14:textId="77777777" w:rsidTr="7F09E409">
        <w:tc>
          <w:tcPr>
            <w:tcW w:w="1701" w:type="dxa"/>
          </w:tcPr>
          <w:p w14:paraId="56A76B19" w14:textId="77777777" w:rsidR="001E2C81" w:rsidRPr="00A96EA8" w:rsidRDefault="001E2C81" w:rsidP="007F7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96EA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74CE5C9" w14:textId="77777777" w:rsidR="001E2C81" w:rsidRPr="00A96EA8" w:rsidRDefault="001E2C81" w:rsidP="00A95C06">
            <w:pPr>
              <w:pStyle w:val="Default"/>
              <w:rPr>
                <w:rFonts w:ascii="Corbel" w:hAnsi="Corbel"/>
                <w:color w:val="auto"/>
              </w:rPr>
            </w:pPr>
            <w:r w:rsidRPr="00A96EA8">
              <w:rPr>
                <w:rFonts w:ascii="Corbel" w:hAnsi="Corbel"/>
                <w:color w:val="auto"/>
              </w:rPr>
              <w:t>Student wymieni i zdefiniuje główne koncepcje psychologii człowieka: psychoanaliza, behawioryzm, psychologia ewolucyjna, psychologia humanistyczna.</w:t>
            </w:r>
          </w:p>
          <w:p w14:paraId="2E72ABFE" w14:textId="77777777" w:rsidR="001E2C81" w:rsidRPr="00A96EA8" w:rsidRDefault="001E2C81" w:rsidP="00A95C0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96EA8">
              <w:rPr>
                <w:rFonts w:ascii="Corbel" w:hAnsi="Corbel"/>
                <w:sz w:val="24"/>
                <w:szCs w:val="24"/>
              </w:rPr>
              <w:t>Student zdefiniuje podstawowe pojęcia z zakresu psychologii poznawczej oraz emocji.</w:t>
            </w:r>
          </w:p>
          <w:p w14:paraId="61ED495D" w14:textId="77777777" w:rsidR="001E2C81" w:rsidRPr="00A96EA8" w:rsidRDefault="001E2C81" w:rsidP="00A95C0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96EA8">
              <w:rPr>
                <w:rFonts w:ascii="Corbel" w:hAnsi="Corbel"/>
                <w:sz w:val="24"/>
                <w:szCs w:val="24"/>
              </w:rPr>
              <w:t>Student wymieni zinterpretuje podstawowe elementy grupy oraz jej prawidłowości.</w:t>
            </w:r>
          </w:p>
          <w:p w14:paraId="18DE0734" w14:textId="77777777" w:rsidR="001E2C81" w:rsidRPr="00A96EA8" w:rsidRDefault="001E2C81" w:rsidP="00A95C0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96EA8">
              <w:rPr>
                <w:rFonts w:ascii="Corbel" w:hAnsi="Corbel"/>
                <w:sz w:val="24"/>
                <w:szCs w:val="24"/>
              </w:rPr>
              <w:t xml:space="preserve"> Student omówi procesy poznawcze: percepcja, uwaga, pamięć, myślenie.</w:t>
            </w:r>
          </w:p>
          <w:p w14:paraId="56F741A2" w14:textId="77777777" w:rsidR="001E2C81" w:rsidRPr="00A96EA8" w:rsidRDefault="001E2C81" w:rsidP="00A95C06">
            <w:pPr>
              <w:pStyle w:val="Default"/>
              <w:rPr>
                <w:rFonts w:ascii="Corbel" w:hAnsi="Corbel"/>
                <w:b/>
                <w:smallCaps/>
              </w:rPr>
            </w:pPr>
            <w:r w:rsidRPr="00A96EA8">
              <w:rPr>
                <w:rFonts w:ascii="Corbel" w:hAnsi="Corbel"/>
                <w:color w:val="auto"/>
              </w:rPr>
              <w:t>Student omówi wpływ emocji na zachowanie człowieka i jego procesy poznawcze.</w:t>
            </w:r>
          </w:p>
        </w:tc>
        <w:tc>
          <w:tcPr>
            <w:tcW w:w="1873" w:type="dxa"/>
            <w:vAlign w:val="center"/>
          </w:tcPr>
          <w:p w14:paraId="7B3A100A" w14:textId="177AC8A0" w:rsidR="001E2C81" w:rsidRPr="00A96EA8" w:rsidRDefault="001E2C81" w:rsidP="00D8230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96EA8"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r w:rsidR="00D85D1E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A96EA8">
              <w:rPr>
                <w:rFonts w:ascii="Corbel" w:hAnsi="Corbel"/>
                <w:b w:val="0"/>
                <w:smallCaps w:val="0"/>
                <w:szCs w:val="24"/>
              </w:rPr>
              <w:t>W02</w:t>
            </w:r>
          </w:p>
        </w:tc>
      </w:tr>
      <w:tr w:rsidR="001E2C81" w:rsidRPr="00A96EA8" w14:paraId="37A20169" w14:textId="77777777" w:rsidTr="7F09E409">
        <w:tc>
          <w:tcPr>
            <w:tcW w:w="1701" w:type="dxa"/>
          </w:tcPr>
          <w:p w14:paraId="41960800" w14:textId="77777777" w:rsidR="001E2C81" w:rsidRPr="00A96EA8" w:rsidRDefault="001E2C81" w:rsidP="007F7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96EA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5AF73C89" w14:textId="77777777" w:rsidR="001E2C81" w:rsidRPr="00A96EA8" w:rsidRDefault="001E2C81" w:rsidP="00A95C06">
            <w:pPr>
              <w:pStyle w:val="Default"/>
              <w:rPr>
                <w:rFonts w:ascii="Corbel" w:hAnsi="Corbel"/>
                <w:b/>
                <w:smallCaps/>
              </w:rPr>
            </w:pPr>
            <w:r w:rsidRPr="00A96EA8">
              <w:rPr>
                <w:rFonts w:ascii="Corbel" w:hAnsi="Corbel"/>
                <w:color w:val="auto"/>
              </w:rPr>
              <w:t>Student prawidłowo użyje terminologii psychologicznej do interpretacji zachowań jednostek, jak i zachowań grupowych.</w:t>
            </w:r>
          </w:p>
        </w:tc>
        <w:tc>
          <w:tcPr>
            <w:tcW w:w="1873" w:type="dxa"/>
            <w:vAlign w:val="center"/>
          </w:tcPr>
          <w:p w14:paraId="20E07511" w14:textId="39CB9D3C" w:rsidR="001E2C81" w:rsidRPr="00A96EA8" w:rsidRDefault="001E2C81" w:rsidP="00D8230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96EA8"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r w:rsidR="00D85D1E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A96EA8">
              <w:rPr>
                <w:rFonts w:ascii="Corbel" w:hAnsi="Corbel"/>
                <w:b w:val="0"/>
                <w:smallCaps w:val="0"/>
                <w:szCs w:val="24"/>
              </w:rPr>
              <w:t>U01</w:t>
            </w:r>
          </w:p>
        </w:tc>
      </w:tr>
      <w:tr w:rsidR="001E2C81" w:rsidRPr="00A96EA8" w14:paraId="7DEF8CB9" w14:textId="77777777" w:rsidTr="7F09E409">
        <w:tc>
          <w:tcPr>
            <w:tcW w:w="1701" w:type="dxa"/>
          </w:tcPr>
          <w:p w14:paraId="78C3198C" w14:textId="77777777" w:rsidR="001E2C81" w:rsidRPr="00A96EA8" w:rsidRDefault="001E2C81" w:rsidP="007F7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96EA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AD0732D" w14:textId="77777777" w:rsidR="001E2C81" w:rsidRPr="00A96EA8" w:rsidRDefault="001E2C81" w:rsidP="00E21E75">
            <w:pPr>
              <w:pStyle w:val="Default"/>
              <w:rPr>
                <w:rFonts w:ascii="Corbel" w:hAnsi="Corbel"/>
                <w:color w:val="auto"/>
              </w:rPr>
            </w:pPr>
            <w:r w:rsidRPr="00A96EA8">
              <w:rPr>
                <w:rFonts w:ascii="Corbel" w:hAnsi="Corbel"/>
                <w:color w:val="auto"/>
              </w:rPr>
              <w:t>Student rozróżni i zdefiniuje podstawowe właściwości grup i zjawisk społecznych.</w:t>
            </w:r>
          </w:p>
        </w:tc>
        <w:tc>
          <w:tcPr>
            <w:tcW w:w="1873" w:type="dxa"/>
            <w:vAlign w:val="center"/>
          </w:tcPr>
          <w:p w14:paraId="1E90544A" w14:textId="048C787F" w:rsidR="001E2C81" w:rsidRPr="00A96EA8" w:rsidRDefault="001E2C81" w:rsidP="00D8230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96EA8"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r w:rsidR="00D85D1E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A96EA8">
              <w:rPr>
                <w:rFonts w:ascii="Corbel" w:hAnsi="Corbel"/>
                <w:b w:val="0"/>
                <w:smallCaps w:val="0"/>
                <w:szCs w:val="24"/>
              </w:rPr>
              <w:t>U03</w:t>
            </w:r>
          </w:p>
        </w:tc>
      </w:tr>
      <w:tr w:rsidR="001E2C81" w:rsidRPr="00A96EA8" w14:paraId="08F42298" w14:textId="77777777" w:rsidTr="7F09E409">
        <w:tc>
          <w:tcPr>
            <w:tcW w:w="1701" w:type="dxa"/>
          </w:tcPr>
          <w:p w14:paraId="74357262" w14:textId="77777777" w:rsidR="001E2C81" w:rsidRPr="00A96EA8" w:rsidRDefault="001E2C81" w:rsidP="007F7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96EA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793A3BC6" w14:textId="5C50076A" w:rsidR="001E2C81" w:rsidRPr="00A96EA8" w:rsidRDefault="393B18D4" w:rsidP="4BBB5388">
            <w:pPr>
              <w:pStyle w:val="Akapitzlist"/>
              <w:spacing w:after="0" w:line="240" w:lineRule="auto"/>
              <w:ind w:left="34"/>
              <w:rPr>
                <w:rFonts w:ascii="Corbel" w:hAnsi="Corbel"/>
                <w:b/>
                <w:bCs/>
                <w:smallCaps/>
              </w:rPr>
            </w:pPr>
            <w:r w:rsidRPr="4BBB5388">
              <w:rPr>
                <w:rFonts w:ascii="Corbel" w:hAnsi="Corbel"/>
                <w:sz w:val="24"/>
                <w:szCs w:val="24"/>
              </w:rPr>
              <w:t>Student scharakteryzuje właściwości indywidualne człowieka oraz właściwości grup mające wpływ na przebieg zdarzeń pedagogicznych. Student rozwinie refleksję psychologiczną niezbędna do analizy takich zdarzeń.</w:t>
            </w:r>
          </w:p>
        </w:tc>
        <w:tc>
          <w:tcPr>
            <w:tcW w:w="1873" w:type="dxa"/>
            <w:vAlign w:val="center"/>
          </w:tcPr>
          <w:p w14:paraId="04889ED6" w14:textId="7BCAEEA2" w:rsidR="001E2C81" w:rsidRPr="00A96EA8" w:rsidRDefault="001E2C81" w:rsidP="00D8230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96EA8"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r w:rsidR="00D85D1E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A96EA8">
              <w:rPr>
                <w:rFonts w:ascii="Corbel" w:hAnsi="Corbel"/>
                <w:b w:val="0"/>
                <w:smallCaps w:val="0"/>
                <w:szCs w:val="24"/>
              </w:rPr>
              <w:t>Ko2</w:t>
            </w:r>
          </w:p>
        </w:tc>
      </w:tr>
    </w:tbl>
    <w:p w14:paraId="4101652C" w14:textId="77777777" w:rsidR="0085747A" w:rsidRPr="00A96EA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836330" w:rsidRPr="001E2C81" w14:paraId="161F01E3" w14:textId="77777777" w:rsidTr="00980236">
        <w:tc>
          <w:tcPr>
            <w:tcW w:w="7229" w:type="dxa"/>
          </w:tcPr>
          <w:p w14:paraId="6187BF7D" w14:textId="77777777" w:rsidR="00836330" w:rsidRPr="001E2C81" w:rsidRDefault="00836330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Przedmiot psychologii, metody badań psychologicznych</w:t>
            </w:r>
          </w:p>
        </w:tc>
      </w:tr>
      <w:tr w:rsidR="00836330" w:rsidRPr="001E2C81" w14:paraId="5231E1B6" w14:textId="77777777" w:rsidTr="00980236">
        <w:tc>
          <w:tcPr>
            <w:tcW w:w="7229" w:type="dxa"/>
          </w:tcPr>
          <w:p w14:paraId="0212760D" w14:textId="77777777" w:rsidR="00836330" w:rsidRPr="001E2C81" w:rsidRDefault="00836330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Psychologia świadomości i procesów poznawczych</w:t>
            </w:r>
          </w:p>
        </w:tc>
      </w:tr>
      <w:tr w:rsidR="00836330" w:rsidRPr="001E2C81" w14:paraId="0F1D62AB" w14:textId="77777777" w:rsidTr="00980236">
        <w:tc>
          <w:tcPr>
            <w:tcW w:w="7229" w:type="dxa"/>
          </w:tcPr>
          <w:p w14:paraId="2CC198AF" w14:textId="77777777" w:rsidR="00836330" w:rsidRPr="001E2C81" w:rsidRDefault="00836330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Psychoanalityczny portret człowieka</w:t>
            </w:r>
          </w:p>
        </w:tc>
      </w:tr>
      <w:tr w:rsidR="00836330" w:rsidRPr="001E2C81" w14:paraId="357B44C6" w14:textId="77777777" w:rsidTr="00980236">
        <w:tc>
          <w:tcPr>
            <w:tcW w:w="7229" w:type="dxa"/>
          </w:tcPr>
          <w:p w14:paraId="56E14CDA" w14:textId="77777777" w:rsidR="00836330" w:rsidRPr="001E2C81" w:rsidRDefault="00836330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 xml:space="preserve"> Człowiek zewnątrzsterowny - behawioryzm</w:t>
            </w:r>
          </w:p>
        </w:tc>
      </w:tr>
      <w:tr w:rsidR="00836330" w:rsidRPr="001E2C81" w14:paraId="0F875A2F" w14:textId="77777777" w:rsidTr="00980236">
        <w:tc>
          <w:tcPr>
            <w:tcW w:w="7229" w:type="dxa"/>
          </w:tcPr>
          <w:p w14:paraId="7A210000" w14:textId="77777777" w:rsidR="00836330" w:rsidRPr="001E2C81" w:rsidRDefault="00836330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Psychologia humanistyczna</w:t>
            </w:r>
          </w:p>
        </w:tc>
      </w:tr>
      <w:tr w:rsidR="00836330" w:rsidRPr="001E2C81" w14:paraId="20D34770" w14:textId="77777777" w:rsidTr="00980236">
        <w:tc>
          <w:tcPr>
            <w:tcW w:w="7229" w:type="dxa"/>
          </w:tcPr>
          <w:p w14:paraId="5CFAA03C" w14:textId="77777777" w:rsidR="00836330" w:rsidRPr="001E2C81" w:rsidRDefault="00836330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lastRenderedPageBreak/>
              <w:t>Psychologia ewolucyjna</w:t>
            </w:r>
          </w:p>
        </w:tc>
      </w:tr>
    </w:tbl>
    <w:p w14:paraId="4B99056E" w14:textId="77777777" w:rsidR="0085747A" w:rsidRPr="001E2C8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1E2C8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E2C81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1E2C81">
        <w:rPr>
          <w:rFonts w:ascii="Corbel" w:hAnsi="Corbel"/>
          <w:sz w:val="24"/>
          <w:szCs w:val="24"/>
        </w:rPr>
        <w:t xml:space="preserve">, </w:t>
      </w:r>
      <w:r w:rsidRPr="001E2C81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6644F1" w:rsidRPr="001E2C81" w14:paraId="5F4A6FBD" w14:textId="77777777" w:rsidTr="00980236">
        <w:tc>
          <w:tcPr>
            <w:tcW w:w="7229" w:type="dxa"/>
          </w:tcPr>
          <w:p w14:paraId="5EEDE3C3" w14:textId="77777777" w:rsidR="006644F1" w:rsidRPr="001E2C81" w:rsidRDefault="006644F1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Przetwarzanie informacji - Percepcja i uwaga</w:t>
            </w:r>
          </w:p>
        </w:tc>
      </w:tr>
      <w:tr w:rsidR="006644F1" w:rsidRPr="001E2C81" w14:paraId="52EA8F68" w14:textId="77777777" w:rsidTr="00980236">
        <w:tc>
          <w:tcPr>
            <w:tcW w:w="7229" w:type="dxa"/>
          </w:tcPr>
          <w:p w14:paraId="3D020E18" w14:textId="77777777" w:rsidR="006644F1" w:rsidRPr="001E2C81" w:rsidRDefault="006644F1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Przechowywanie informacji - Pamięć</w:t>
            </w:r>
          </w:p>
        </w:tc>
      </w:tr>
      <w:tr w:rsidR="006644F1" w:rsidRPr="001E2C81" w14:paraId="130F3BE7" w14:textId="77777777" w:rsidTr="00980236">
        <w:tc>
          <w:tcPr>
            <w:tcW w:w="7229" w:type="dxa"/>
          </w:tcPr>
          <w:p w14:paraId="21967650" w14:textId="77777777" w:rsidR="006644F1" w:rsidRPr="001E2C81" w:rsidRDefault="006644F1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Procesy emocjonalne i motywacyjne</w:t>
            </w:r>
          </w:p>
        </w:tc>
      </w:tr>
      <w:tr w:rsidR="006644F1" w:rsidRPr="001E2C81" w14:paraId="3272969D" w14:textId="77777777" w:rsidTr="00980236">
        <w:tc>
          <w:tcPr>
            <w:tcW w:w="7229" w:type="dxa"/>
          </w:tcPr>
          <w:p w14:paraId="6416F8A7" w14:textId="77777777" w:rsidR="006644F1" w:rsidRPr="001E2C81" w:rsidRDefault="006644F1" w:rsidP="004357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 xml:space="preserve"> </w:t>
            </w:r>
            <w:r w:rsidR="00435720" w:rsidRPr="001E2C81">
              <w:rPr>
                <w:rFonts w:ascii="Corbel" w:hAnsi="Corbel"/>
                <w:sz w:val="24"/>
                <w:szCs w:val="24"/>
              </w:rPr>
              <w:t>P</w:t>
            </w:r>
            <w:r w:rsidRPr="001E2C81">
              <w:rPr>
                <w:rFonts w:ascii="Corbel" w:hAnsi="Corbel"/>
                <w:sz w:val="24"/>
                <w:szCs w:val="24"/>
              </w:rPr>
              <w:t>odstawy psychologii społecznej</w:t>
            </w:r>
          </w:p>
        </w:tc>
      </w:tr>
    </w:tbl>
    <w:p w14:paraId="1299C43A" w14:textId="77777777" w:rsidR="006644F1" w:rsidRPr="001E2C81" w:rsidRDefault="006644F1" w:rsidP="006644F1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DDBEF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6AC70F" w14:textId="77777777" w:rsidR="006644F1" w:rsidRPr="001E2C81" w:rsidRDefault="006644F1" w:rsidP="006644F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E2C81">
        <w:rPr>
          <w:rFonts w:ascii="Corbel" w:hAnsi="Corbel"/>
          <w:b w:val="0"/>
          <w:smallCaps w:val="0"/>
          <w:szCs w:val="24"/>
        </w:rPr>
        <w:t xml:space="preserve">Wykład z prezentacja multimedialną, </w:t>
      </w:r>
    </w:p>
    <w:p w14:paraId="54D87A9B" w14:textId="77777777" w:rsidR="0085747A" w:rsidRPr="009C54AE" w:rsidRDefault="006644F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E2C81">
        <w:rPr>
          <w:rFonts w:ascii="Corbel" w:hAnsi="Corbel"/>
          <w:b w:val="0"/>
          <w:smallCaps w:val="0"/>
          <w:szCs w:val="24"/>
        </w:rPr>
        <w:t>Ćwiczenia: praca w grupach, analiza tekstów z dyskusją</w:t>
      </w:r>
    </w:p>
    <w:p w14:paraId="3461D77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CF2D8B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5103"/>
        <w:gridCol w:w="2233"/>
      </w:tblGrid>
      <w:tr w:rsidR="001E2C81" w:rsidRPr="00A13A7A" w14:paraId="486A6EBA" w14:textId="77777777" w:rsidTr="4BBB5388">
        <w:tc>
          <w:tcPr>
            <w:tcW w:w="1984" w:type="dxa"/>
          </w:tcPr>
          <w:p w14:paraId="59C1A4F7" w14:textId="77777777" w:rsidR="001E2C81" w:rsidRPr="001E2C81" w:rsidRDefault="001E2C81" w:rsidP="007F7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2C8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14:paraId="0FB78278" w14:textId="77777777" w:rsidR="001E2C81" w:rsidRPr="001E2C81" w:rsidRDefault="001E2C81" w:rsidP="007F7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103" w:type="dxa"/>
          </w:tcPr>
          <w:p w14:paraId="14735787" w14:textId="77777777" w:rsidR="001E2C81" w:rsidRPr="001E2C81" w:rsidRDefault="001E2C81" w:rsidP="007F7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2C81">
              <w:rPr>
                <w:rFonts w:ascii="Corbel" w:hAnsi="Corbel"/>
                <w:b w:val="0"/>
                <w:smallCaps w:val="0"/>
                <w:szCs w:val="24"/>
              </w:rPr>
              <w:t>Metody oceny efektów kształcenia</w:t>
            </w:r>
          </w:p>
          <w:p w14:paraId="48CEE6E5" w14:textId="5E4A0D2A" w:rsidR="001E2C81" w:rsidRPr="001E2C81" w:rsidRDefault="393B18D4" w:rsidP="4BBB53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BBB5388">
              <w:rPr>
                <w:rFonts w:ascii="Corbel" w:hAnsi="Corbel"/>
                <w:b w:val="0"/>
                <w:smallCaps w:val="0"/>
              </w:rPr>
              <w:t>(np.: kolokwium, egzamin ustny, egzamin pisemny, projekt, sprawozdanie, obserwacja w trakcie zajęć)</w:t>
            </w:r>
          </w:p>
        </w:tc>
        <w:tc>
          <w:tcPr>
            <w:tcW w:w="2233" w:type="dxa"/>
          </w:tcPr>
          <w:p w14:paraId="52F61AD3" w14:textId="77777777" w:rsidR="001E2C81" w:rsidRPr="001E2C81" w:rsidRDefault="001E2C81" w:rsidP="007F7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2C81">
              <w:rPr>
                <w:rFonts w:ascii="Corbel" w:hAnsi="Corbel"/>
                <w:b w:val="0"/>
                <w:smallCaps w:val="0"/>
                <w:szCs w:val="24"/>
              </w:rPr>
              <w:t>Forma zajęć dydaktycznych ( w, ćw, …)</w:t>
            </w:r>
          </w:p>
        </w:tc>
      </w:tr>
      <w:tr w:rsidR="001E2C81" w:rsidRPr="00A13A7A" w14:paraId="59B10332" w14:textId="77777777" w:rsidTr="4BBB5388">
        <w:tc>
          <w:tcPr>
            <w:tcW w:w="1984" w:type="dxa"/>
          </w:tcPr>
          <w:p w14:paraId="4EEBB90D" w14:textId="77777777" w:rsidR="001E2C81" w:rsidRPr="007F690E" w:rsidRDefault="001E2C81" w:rsidP="007F7A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EK_01</w:t>
            </w:r>
          </w:p>
          <w:p w14:paraId="69FEFE27" w14:textId="77777777" w:rsidR="001E2C81" w:rsidRPr="007F690E" w:rsidRDefault="001E2C81" w:rsidP="007F7A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103" w:type="dxa"/>
          </w:tcPr>
          <w:p w14:paraId="051086B6" w14:textId="77777777" w:rsidR="001E2C81" w:rsidRPr="007F690E" w:rsidRDefault="001E2C81" w:rsidP="007F7A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Egzamin Pisemny, KOLOKWIUM</w:t>
            </w:r>
          </w:p>
          <w:p w14:paraId="420BE4A1" w14:textId="77777777" w:rsidR="001E2C81" w:rsidRPr="007F690E" w:rsidRDefault="001E2C81" w:rsidP="007F7A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EGZAMIN PISEMNY, kolokwium</w:t>
            </w:r>
          </w:p>
        </w:tc>
        <w:tc>
          <w:tcPr>
            <w:tcW w:w="2233" w:type="dxa"/>
          </w:tcPr>
          <w:p w14:paraId="71E0C584" w14:textId="77777777" w:rsidR="001E2C81" w:rsidRPr="007F690E" w:rsidRDefault="001E2C81" w:rsidP="00D8230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w, ćw</w:t>
            </w:r>
          </w:p>
          <w:p w14:paraId="31573A30" w14:textId="77777777" w:rsidR="001E2C81" w:rsidRPr="007F690E" w:rsidRDefault="001E2C81" w:rsidP="00D8230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1E2C81" w:rsidRPr="00A13A7A" w14:paraId="60285DBD" w14:textId="77777777" w:rsidTr="4BBB5388">
        <w:tc>
          <w:tcPr>
            <w:tcW w:w="1984" w:type="dxa"/>
          </w:tcPr>
          <w:p w14:paraId="002D746F" w14:textId="77777777" w:rsidR="001E2C81" w:rsidRPr="007F690E" w:rsidRDefault="001E2C81" w:rsidP="007F7A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EK_03</w:t>
            </w:r>
          </w:p>
          <w:p w14:paraId="5990E71B" w14:textId="77777777" w:rsidR="001E2C81" w:rsidRPr="007F690E" w:rsidRDefault="001E2C81" w:rsidP="007F7A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103" w:type="dxa"/>
          </w:tcPr>
          <w:p w14:paraId="7E84563B" w14:textId="77777777" w:rsidR="001E2C81" w:rsidRPr="007F690E" w:rsidRDefault="001E2C81" w:rsidP="007F7A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Egzamin Pisemny, KOLOKWIUM</w:t>
            </w:r>
          </w:p>
          <w:p w14:paraId="01076596" w14:textId="77777777" w:rsidR="001E2C81" w:rsidRPr="007F690E" w:rsidRDefault="001E2C81" w:rsidP="007F7A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EGZAMIN PISEMNY, kolokwium</w:t>
            </w:r>
          </w:p>
        </w:tc>
        <w:tc>
          <w:tcPr>
            <w:tcW w:w="2233" w:type="dxa"/>
          </w:tcPr>
          <w:p w14:paraId="76091110" w14:textId="77777777" w:rsidR="001E2C81" w:rsidRPr="007F690E" w:rsidRDefault="001E2C81" w:rsidP="00D8230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W, ĆW</w:t>
            </w:r>
          </w:p>
          <w:p w14:paraId="069C5F5A" w14:textId="77777777" w:rsidR="001E2C81" w:rsidRPr="007F690E" w:rsidRDefault="001E2C81" w:rsidP="00D8230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1E2C81" w:rsidRPr="00A13A7A" w14:paraId="298D2B0A" w14:textId="77777777" w:rsidTr="4BBB5388">
        <w:tc>
          <w:tcPr>
            <w:tcW w:w="1984" w:type="dxa"/>
          </w:tcPr>
          <w:p w14:paraId="4A2F1096" w14:textId="77777777" w:rsidR="001E2C81" w:rsidRPr="007F690E" w:rsidRDefault="001E2C81" w:rsidP="007F7A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103" w:type="dxa"/>
          </w:tcPr>
          <w:p w14:paraId="6AA9DDCB" w14:textId="77777777" w:rsidR="001E2C81" w:rsidRPr="007F690E" w:rsidRDefault="001E2C81" w:rsidP="007F7A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KOLOKWIUM, Obserwacja w Trakcie Ćwiczeń</w:t>
            </w:r>
          </w:p>
        </w:tc>
        <w:tc>
          <w:tcPr>
            <w:tcW w:w="2233" w:type="dxa"/>
          </w:tcPr>
          <w:p w14:paraId="21ED911A" w14:textId="77777777" w:rsidR="001E2C81" w:rsidRPr="007F690E" w:rsidRDefault="001E2C81" w:rsidP="00D8230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1FC3994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E96EBB" w:rsidRPr="00A13A7A" w14:paraId="08C69EB0" w14:textId="77777777" w:rsidTr="00E96EBB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9730" w14:textId="77777777" w:rsidR="00E96EBB" w:rsidRPr="00E96EBB" w:rsidRDefault="00E96EBB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 xml:space="preserve">1. pozytywna ocena z egzaminu pisemnego – trzy zagadnienia do samodzielnego opracowania </w:t>
            </w:r>
          </w:p>
          <w:p w14:paraId="63DE48F3" w14:textId="77777777" w:rsidR="00E96EBB" w:rsidRPr="00E96EBB" w:rsidRDefault="00E96EBB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kryteria:</w:t>
            </w:r>
          </w:p>
          <w:p w14:paraId="05F53631" w14:textId="77777777" w:rsidR="00E96EBB" w:rsidRPr="00E96EBB" w:rsidRDefault="00E96EBB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0-2,5 pkt – nast.</w:t>
            </w:r>
          </w:p>
          <w:p w14:paraId="1D0F42B6" w14:textId="77777777" w:rsidR="00E96EBB" w:rsidRPr="00E96EBB" w:rsidRDefault="00E96EBB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3 pkt – dst</w:t>
            </w:r>
          </w:p>
          <w:p w14:paraId="6BA96C3F" w14:textId="77777777" w:rsidR="00E96EBB" w:rsidRPr="00E96EBB" w:rsidRDefault="00E96EBB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3,5 pkt – dst plus</w:t>
            </w:r>
          </w:p>
          <w:p w14:paraId="35291131" w14:textId="77777777" w:rsidR="00E96EBB" w:rsidRPr="0020554F" w:rsidRDefault="00E96EBB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da-DK"/>
              </w:rPr>
            </w:pPr>
            <w:r w:rsidRPr="0020554F">
              <w:rPr>
                <w:rFonts w:ascii="Corbel" w:hAnsi="Corbel"/>
                <w:b w:val="0"/>
                <w:smallCaps w:val="0"/>
                <w:szCs w:val="24"/>
                <w:lang w:val="da-DK"/>
              </w:rPr>
              <w:t>4-5 pkt – db</w:t>
            </w:r>
          </w:p>
          <w:p w14:paraId="6C457332" w14:textId="77777777" w:rsidR="00E96EBB" w:rsidRPr="0020554F" w:rsidRDefault="00E96EBB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da-DK"/>
              </w:rPr>
            </w:pPr>
            <w:r w:rsidRPr="0020554F">
              <w:rPr>
                <w:rFonts w:ascii="Corbel" w:hAnsi="Corbel"/>
                <w:b w:val="0"/>
                <w:smallCaps w:val="0"/>
                <w:szCs w:val="24"/>
                <w:lang w:val="da-DK"/>
              </w:rPr>
              <w:t>5,5 pkt db plus</w:t>
            </w:r>
          </w:p>
          <w:p w14:paraId="5FB5BCEE" w14:textId="77777777" w:rsidR="00E96EBB" w:rsidRPr="0020554F" w:rsidRDefault="00E96EBB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da-DK"/>
              </w:rPr>
            </w:pPr>
            <w:r w:rsidRPr="0020554F">
              <w:rPr>
                <w:rFonts w:ascii="Corbel" w:hAnsi="Corbel"/>
                <w:b w:val="0"/>
                <w:smallCaps w:val="0"/>
                <w:szCs w:val="24"/>
                <w:lang w:val="da-DK"/>
              </w:rPr>
              <w:t>6 pkt - bdb</w:t>
            </w:r>
          </w:p>
          <w:p w14:paraId="52B9D7A2" w14:textId="77777777" w:rsidR="00E96EBB" w:rsidRPr="00E96EBB" w:rsidRDefault="00E96EBB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2.pozytywna ocena z kolokwium (kryteria oceny sporządzane na bieżąco)</w:t>
            </w:r>
          </w:p>
          <w:p w14:paraId="63F9ED31" w14:textId="77777777" w:rsidR="00E96EBB" w:rsidRPr="00E96EBB" w:rsidRDefault="00E96EBB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3. obecność na ćwiczeniach</w:t>
            </w:r>
          </w:p>
          <w:p w14:paraId="197D9A14" w14:textId="77777777" w:rsidR="00E96EBB" w:rsidRPr="00E96EBB" w:rsidRDefault="00E96EBB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4.aktywność na ćwiczeniach</w:t>
            </w:r>
          </w:p>
        </w:tc>
      </w:tr>
    </w:tbl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4CE0A41" w14:textId="77777777" w:rsidR="00A15633" w:rsidRDefault="00A15633" w:rsidP="00D82308">
      <w:pPr>
        <w:pStyle w:val="Bezodstpw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6"/>
        <w:gridCol w:w="3402"/>
      </w:tblGrid>
      <w:tr w:rsidR="00A15633" w:rsidRPr="009C54AE" w14:paraId="63D9DE79" w14:textId="77777777" w:rsidTr="03656E8C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2BB7" w14:textId="77777777" w:rsidR="00A15633" w:rsidRPr="00A15633" w:rsidRDefault="00A15633" w:rsidP="00A1563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633">
              <w:rPr>
                <w:rFonts w:ascii="Corbel" w:hAnsi="Corbel"/>
                <w:sz w:val="24"/>
                <w:szCs w:val="24"/>
              </w:rPr>
              <w:t>Forma aktywności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CCBA" w14:textId="77777777" w:rsidR="00A15633" w:rsidRPr="00A15633" w:rsidRDefault="00A15633" w:rsidP="00A1563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633">
              <w:rPr>
                <w:rFonts w:ascii="Corbel" w:hAnsi="Corbel"/>
                <w:sz w:val="24"/>
                <w:szCs w:val="24"/>
              </w:rPr>
              <w:t>Średnia liczba godzin na zrealizowanie aktywności</w:t>
            </w:r>
          </w:p>
        </w:tc>
      </w:tr>
      <w:tr w:rsidR="00A15633" w:rsidRPr="009C54AE" w14:paraId="5210D281" w14:textId="77777777" w:rsidTr="03656E8C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5B85" w14:textId="77777777" w:rsidR="00A15633" w:rsidRPr="009C54AE" w:rsidRDefault="00A15633" w:rsidP="009E25F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B066B">
              <w:rPr>
                <w:rFonts w:ascii="Corbel" w:hAnsi="Corbel"/>
                <w:sz w:val="24"/>
                <w:szCs w:val="24"/>
              </w:rPr>
              <w:t>z 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F76D" w14:textId="77777777" w:rsidR="00A15633" w:rsidRPr="009C54AE" w:rsidRDefault="00A15633" w:rsidP="00D82308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A15633" w:rsidRPr="009C54AE" w14:paraId="51A6670B" w14:textId="77777777" w:rsidTr="03656E8C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0B11" w14:textId="77777777" w:rsidR="00A15633" w:rsidRPr="009C54AE" w:rsidRDefault="00A15633" w:rsidP="00A1563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akademickiego:</w:t>
            </w:r>
          </w:p>
          <w:p w14:paraId="3BF88B3F" w14:textId="77777777" w:rsidR="00A15633" w:rsidRDefault="00A15633" w:rsidP="00A1563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14:paraId="62EBF3C5" w14:textId="77777777" w:rsidR="00A15633" w:rsidRPr="00A15633" w:rsidRDefault="00A15633" w:rsidP="00A15633">
            <w:pPr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A12B" w14:textId="77777777" w:rsidR="00A15633" w:rsidRDefault="00A15633" w:rsidP="00D82308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946DB82" w14:textId="77777777" w:rsidR="00A15633" w:rsidRDefault="00A15633" w:rsidP="00D82308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8F999B5" w14:textId="77777777" w:rsidR="00A15633" w:rsidRPr="009C54AE" w:rsidRDefault="00A15633" w:rsidP="00D82308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15633" w:rsidRPr="009C54AE" w14:paraId="2D397472" w14:textId="77777777" w:rsidTr="03656E8C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CE48" w14:textId="77777777" w:rsidR="00A15633" w:rsidRPr="009C54AE" w:rsidRDefault="00A15633" w:rsidP="00A1563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14:paraId="161650C0" w14:textId="11627B57" w:rsidR="00A15633" w:rsidRDefault="6A994AF7" w:rsidP="00A1563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3656E8C">
              <w:rPr>
                <w:rFonts w:ascii="Corbel" w:hAnsi="Corbel"/>
                <w:sz w:val="24"/>
                <w:szCs w:val="24"/>
              </w:rPr>
              <w:t>przygotowanie do zajęć studiowanie litera</w:t>
            </w:r>
            <w:r w:rsidR="721DD7E8" w:rsidRPr="03656E8C">
              <w:rPr>
                <w:rFonts w:ascii="Corbel" w:hAnsi="Corbel"/>
                <w:sz w:val="24"/>
                <w:szCs w:val="24"/>
              </w:rPr>
              <w:t>t</w:t>
            </w:r>
            <w:r w:rsidRPr="03656E8C">
              <w:rPr>
                <w:rFonts w:ascii="Corbel" w:hAnsi="Corbel"/>
                <w:sz w:val="24"/>
                <w:szCs w:val="24"/>
              </w:rPr>
              <w:t>ury</w:t>
            </w:r>
          </w:p>
          <w:p w14:paraId="27B4F5C5" w14:textId="77777777" w:rsidR="00A15633" w:rsidRDefault="00A15633" w:rsidP="00A1563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5B0ADFD9" w14:textId="77777777" w:rsidR="00A15633" w:rsidRDefault="00A15633" w:rsidP="00A1563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przygotowanie do egzaminu: studiowanie literatury</w:t>
            </w:r>
          </w:p>
          <w:p w14:paraId="29D6B04F" w14:textId="77777777" w:rsidR="00A15633" w:rsidRPr="009C54AE" w:rsidRDefault="00A15633" w:rsidP="00A1563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CC1D" w14:textId="77777777" w:rsidR="00A15633" w:rsidRDefault="00A15633" w:rsidP="00D82308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10FFD37" w14:textId="77777777" w:rsidR="00A15633" w:rsidRDefault="00A15633" w:rsidP="00D82308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5739EF0" w14:textId="77777777" w:rsidR="00A15633" w:rsidRDefault="00A15633" w:rsidP="00D82308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43</w:t>
            </w:r>
          </w:p>
          <w:p w14:paraId="6B699379" w14:textId="77777777" w:rsidR="00A15633" w:rsidRDefault="00A15633" w:rsidP="00D82308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FE9F23F" w14:textId="77777777" w:rsidR="00A15633" w:rsidRDefault="00A15633" w:rsidP="00D82308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0B008B9" w14:textId="77777777" w:rsidR="00A15633" w:rsidRPr="009C54AE" w:rsidRDefault="00A15633" w:rsidP="00D82308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A15633" w:rsidRPr="009C54AE" w14:paraId="0DF3C096" w14:textId="77777777" w:rsidTr="03656E8C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2727" w14:textId="77777777" w:rsidR="00A15633" w:rsidRPr="009C54AE" w:rsidRDefault="00A15633" w:rsidP="00A1563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039C" w14:textId="77777777" w:rsidR="00A15633" w:rsidRPr="009C54AE" w:rsidRDefault="00A15633" w:rsidP="00D82308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A15633" w:rsidRPr="009C54AE" w14:paraId="6B7A9073" w14:textId="77777777" w:rsidTr="03656E8C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C35E" w14:textId="77777777" w:rsidR="00A15633" w:rsidRPr="00A15633" w:rsidRDefault="00A15633" w:rsidP="00A1563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633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35FF" w14:textId="77777777" w:rsidR="00A15633" w:rsidRPr="009C54AE" w:rsidRDefault="00A15633" w:rsidP="00D82308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F72F646" w14:textId="77777777" w:rsidR="0085747A" w:rsidRPr="001E2C8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8CE6F91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1CDCEA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03718F2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80408FD" w14:textId="77777777" w:rsidR="0085747A" w:rsidRPr="009C54AE" w:rsidRDefault="001E2C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85747A" w:rsidRPr="009C54AE" w14:paraId="54083D94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3FA389C" w14:textId="77777777" w:rsidR="0085747A" w:rsidRPr="009C54AE" w:rsidRDefault="001E2C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</w:t>
            </w:r>
          </w:p>
        </w:tc>
      </w:tr>
    </w:tbl>
    <w:p w14:paraId="6BB9E25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C5038" w:rsidRPr="00A13A7A" w14:paraId="0A54A2FD" w14:textId="77777777" w:rsidTr="4BBB5388">
        <w:tc>
          <w:tcPr>
            <w:tcW w:w="7513" w:type="dxa"/>
          </w:tcPr>
          <w:p w14:paraId="729C9695" w14:textId="77777777" w:rsidR="002C5038" w:rsidRPr="001E2C81" w:rsidRDefault="002C5038" w:rsidP="001E2C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2C8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10454EF" w14:textId="77777777" w:rsidR="002C5038" w:rsidRPr="001E2C81" w:rsidRDefault="002C5038" w:rsidP="001E2C8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Mietzel G., Wprowadzenie do psychologii, GWP 20</w:t>
            </w:r>
            <w:r w:rsidR="004F5907" w:rsidRPr="001E2C81">
              <w:rPr>
                <w:rFonts w:ascii="Corbel" w:hAnsi="Corbel"/>
                <w:sz w:val="24"/>
                <w:szCs w:val="24"/>
              </w:rPr>
              <w:t>0</w:t>
            </w:r>
            <w:r w:rsidRPr="001E2C81">
              <w:rPr>
                <w:rFonts w:ascii="Corbel" w:hAnsi="Corbel"/>
                <w:sz w:val="24"/>
                <w:szCs w:val="24"/>
              </w:rPr>
              <w:t xml:space="preserve">3 </w:t>
            </w:r>
          </w:p>
          <w:p w14:paraId="7076E9C5" w14:textId="77777777" w:rsidR="002C5038" w:rsidRPr="001E2C81" w:rsidRDefault="002C5038" w:rsidP="001E2C8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Wosińska, W. Psychologia życia społecznego, GWP, 2004, r. 7.</w:t>
            </w:r>
          </w:p>
          <w:p w14:paraId="6E7F246E" w14:textId="77777777" w:rsidR="004F5907" w:rsidRPr="001E2C81" w:rsidRDefault="004F5907" w:rsidP="001E2C8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Kozielecki J., Koncepcje psychologiczne człowieka, Wydawnictwo Żak (1995) lub inne wydania</w:t>
            </w:r>
          </w:p>
          <w:p w14:paraId="01455B81" w14:textId="1A7296B1" w:rsidR="002C5038" w:rsidRPr="001E2C81" w:rsidRDefault="538D7C82" w:rsidP="4BBB5388">
            <w:pPr>
              <w:spacing w:after="0" w:line="240" w:lineRule="auto"/>
              <w:rPr>
                <w:rFonts w:ascii="Corbel" w:hAnsi="Corbel"/>
                <w:b/>
                <w:bCs/>
                <w:smallCaps/>
              </w:rPr>
            </w:pPr>
            <w:r w:rsidRPr="4BBB5388">
              <w:rPr>
                <w:rFonts w:ascii="Corbel" w:hAnsi="Corbel"/>
                <w:sz w:val="24"/>
                <w:szCs w:val="24"/>
              </w:rPr>
              <w:t>Wgląd.  Biuletyn Zakładu Psychologii - numery bieżące.</w:t>
            </w:r>
          </w:p>
        </w:tc>
      </w:tr>
      <w:tr w:rsidR="002C5038" w:rsidRPr="00A71D26" w14:paraId="3B61A8F7" w14:textId="77777777" w:rsidTr="4BBB5388">
        <w:tc>
          <w:tcPr>
            <w:tcW w:w="7513" w:type="dxa"/>
          </w:tcPr>
          <w:p w14:paraId="1616B1D9" w14:textId="77777777" w:rsidR="002C5038" w:rsidRPr="001E2C81" w:rsidRDefault="002C5038" w:rsidP="001E2C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2C8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D1C5EBD" w14:textId="77777777" w:rsidR="004F5907" w:rsidRPr="001E2C81" w:rsidRDefault="004F5907" w:rsidP="001E2C8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Zimbardo Ph., Psychologia i życie, PWN 1999</w:t>
            </w:r>
          </w:p>
          <w:p w14:paraId="15ECA299" w14:textId="77777777" w:rsidR="002C5038" w:rsidRPr="001E2C81" w:rsidRDefault="002C5038" w:rsidP="001E2C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2C81">
              <w:rPr>
                <w:rFonts w:ascii="Corbel" w:hAnsi="Corbel"/>
                <w:b w:val="0"/>
                <w:smallCaps w:val="0"/>
                <w:szCs w:val="24"/>
              </w:rPr>
              <w:t>Łukasik, A. Ewolucyjna psychologia umysłu, 2007, UR</w:t>
            </w:r>
          </w:p>
        </w:tc>
      </w:tr>
    </w:tbl>
    <w:p w14:paraId="23DE523C" w14:textId="77777777" w:rsidR="002C5038" w:rsidRPr="009C54AE" w:rsidRDefault="002C5038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2E5622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7547A0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43CB0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F5918" w14:textId="77777777" w:rsidR="005E409B" w:rsidRDefault="005E409B" w:rsidP="00C16ABF">
      <w:pPr>
        <w:spacing w:after="0" w:line="240" w:lineRule="auto"/>
      </w:pPr>
      <w:r>
        <w:separator/>
      </w:r>
    </w:p>
  </w:endnote>
  <w:endnote w:type="continuationSeparator" w:id="0">
    <w:p w14:paraId="0CE038B9" w14:textId="77777777" w:rsidR="005E409B" w:rsidRDefault="005E409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C7062" w14:textId="77777777" w:rsidR="005E409B" w:rsidRDefault="005E409B" w:rsidP="00C16ABF">
      <w:pPr>
        <w:spacing w:after="0" w:line="240" w:lineRule="auto"/>
      </w:pPr>
      <w:r>
        <w:separator/>
      </w:r>
    </w:p>
  </w:footnote>
  <w:footnote w:type="continuationSeparator" w:id="0">
    <w:p w14:paraId="05F191B8" w14:textId="77777777" w:rsidR="005E409B" w:rsidRDefault="005E409B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33825B1"/>
    <w:multiLevelType w:val="hybridMultilevel"/>
    <w:tmpl w:val="35763D3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C5651D"/>
    <w:multiLevelType w:val="hybridMultilevel"/>
    <w:tmpl w:val="AEF8D1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9730C4"/>
    <w:multiLevelType w:val="hybridMultilevel"/>
    <w:tmpl w:val="916E92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1586003">
    <w:abstractNumId w:val="0"/>
  </w:num>
  <w:num w:numId="2" w16cid:durableId="1560164131">
    <w:abstractNumId w:val="3"/>
  </w:num>
  <w:num w:numId="3" w16cid:durableId="628972993">
    <w:abstractNumId w:val="2"/>
  </w:num>
  <w:num w:numId="4" w16cid:durableId="73552797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7065"/>
    <w:rsid w:val="00070ED6"/>
    <w:rsid w:val="000742DC"/>
    <w:rsid w:val="0007455F"/>
    <w:rsid w:val="00084C12"/>
    <w:rsid w:val="0009462C"/>
    <w:rsid w:val="00094B12"/>
    <w:rsid w:val="00096C46"/>
    <w:rsid w:val="000A1052"/>
    <w:rsid w:val="000A296F"/>
    <w:rsid w:val="000A2A28"/>
    <w:rsid w:val="000B192D"/>
    <w:rsid w:val="000B28EE"/>
    <w:rsid w:val="000B3E37"/>
    <w:rsid w:val="000C334B"/>
    <w:rsid w:val="000D04B0"/>
    <w:rsid w:val="000E39F3"/>
    <w:rsid w:val="000E6859"/>
    <w:rsid w:val="000F1C57"/>
    <w:rsid w:val="000F5615"/>
    <w:rsid w:val="00124BFF"/>
    <w:rsid w:val="0012560E"/>
    <w:rsid w:val="00127108"/>
    <w:rsid w:val="00134B13"/>
    <w:rsid w:val="00144941"/>
    <w:rsid w:val="00146BC0"/>
    <w:rsid w:val="00153C41"/>
    <w:rsid w:val="00154381"/>
    <w:rsid w:val="001640A7"/>
    <w:rsid w:val="00164FA7"/>
    <w:rsid w:val="0016520E"/>
    <w:rsid w:val="00166A03"/>
    <w:rsid w:val="001718A7"/>
    <w:rsid w:val="001737CF"/>
    <w:rsid w:val="00176083"/>
    <w:rsid w:val="001770C7"/>
    <w:rsid w:val="00192F37"/>
    <w:rsid w:val="001A70D2"/>
    <w:rsid w:val="001B5A18"/>
    <w:rsid w:val="001D657B"/>
    <w:rsid w:val="001D7B54"/>
    <w:rsid w:val="001E0209"/>
    <w:rsid w:val="001E2C81"/>
    <w:rsid w:val="001F2CA2"/>
    <w:rsid w:val="00201C7A"/>
    <w:rsid w:val="0020554F"/>
    <w:rsid w:val="002144C0"/>
    <w:rsid w:val="0022477D"/>
    <w:rsid w:val="002278A9"/>
    <w:rsid w:val="002336F9"/>
    <w:rsid w:val="0024028F"/>
    <w:rsid w:val="00244ABC"/>
    <w:rsid w:val="00250ED4"/>
    <w:rsid w:val="00281FF2"/>
    <w:rsid w:val="002857DE"/>
    <w:rsid w:val="00287D69"/>
    <w:rsid w:val="00291567"/>
    <w:rsid w:val="002A22BF"/>
    <w:rsid w:val="002A2389"/>
    <w:rsid w:val="002A671D"/>
    <w:rsid w:val="002B4D55"/>
    <w:rsid w:val="002B5EA0"/>
    <w:rsid w:val="002B6119"/>
    <w:rsid w:val="002C1F06"/>
    <w:rsid w:val="002C5038"/>
    <w:rsid w:val="002D3375"/>
    <w:rsid w:val="002D4455"/>
    <w:rsid w:val="002D5DFF"/>
    <w:rsid w:val="002D73D4"/>
    <w:rsid w:val="002F02A3"/>
    <w:rsid w:val="002F4ABE"/>
    <w:rsid w:val="002F7F98"/>
    <w:rsid w:val="003018BA"/>
    <w:rsid w:val="0030395F"/>
    <w:rsid w:val="00305C92"/>
    <w:rsid w:val="003151C5"/>
    <w:rsid w:val="003343CF"/>
    <w:rsid w:val="00342D89"/>
    <w:rsid w:val="00346FE9"/>
    <w:rsid w:val="0034759A"/>
    <w:rsid w:val="003503F6"/>
    <w:rsid w:val="00352410"/>
    <w:rsid w:val="003530DD"/>
    <w:rsid w:val="00363F78"/>
    <w:rsid w:val="003806CB"/>
    <w:rsid w:val="0039022C"/>
    <w:rsid w:val="003A0A5B"/>
    <w:rsid w:val="003A1176"/>
    <w:rsid w:val="003A6D81"/>
    <w:rsid w:val="003C0BAE"/>
    <w:rsid w:val="003D18A9"/>
    <w:rsid w:val="003D6CE2"/>
    <w:rsid w:val="003E1941"/>
    <w:rsid w:val="003E2FE6"/>
    <w:rsid w:val="003E48B4"/>
    <w:rsid w:val="003E49D5"/>
    <w:rsid w:val="003F38C0"/>
    <w:rsid w:val="00414E3C"/>
    <w:rsid w:val="0042244A"/>
    <w:rsid w:val="0042745A"/>
    <w:rsid w:val="00431D5C"/>
    <w:rsid w:val="00435720"/>
    <w:rsid w:val="004362C6"/>
    <w:rsid w:val="00437FA2"/>
    <w:rsid w:val="00442FED"/>
    <w:rsid w:val="00445970"/>
    <w:rsid w:val="0045729E"/>
    <w:rsid w:val="00461EFC"/>
    <w:rsid w:val="004652C2"/>
    <w:rsid w:val="004706D1"/>
    <w:rsid w:val="00470DAD"/>
    <w:rsid w:val="00471326"/>
    <w:rsid w:val="0047598D"/>
    <w:rsid w:val="004840FD"/>
    <w:rsid w:val="00490F7D"/>
    <w:rsid w:val="00491678"/>
    <w:rsid w:val="004968E2"/>
    <w:rsid w:val="004A3EEA"/>
    <w:rsid w:val="004A4D1F"/>
    <w:rsid w:val="004B3756"/>
    <w:rsid w:val="004C3708"/>
    <w:rsid w:val="004C6ED9"/>
    <w:rsid w:val="004D251F"/>
    <w:rsid w:val="004D5282"/>
    <w:rsid w:val="004E7B69"/>
    <w:rsid w:val="004F1551"/>
    <w:rsid w:val="004F55A3"/>
    <w:rsid w:val="004F5907"/>
    <w:rsid w:val="0050496F"/>
    <w:rsid w:val="00513B6F"/>
    <w:rsid w:val="005145A3"/>
    <w:rsid w:val="00517C63"/>
    <w:rsid w:val="00526C94"/>
    <w:rsid w:val="005363C4"/>
    <w:rsid w:val="00536BDE"/>
    <w:rsid w:val="00543ACC"/>
    <w:rsid w:val="00556AB2"/>
    <w:rsid w:val="00564E2E"/>
    <w:rsid w:val="0056696D"/>
    <w:rsid w:val="00571AD1"/>
    <w:rsid w:val="00573EF9"/>
    <w:rsid w:val="005815A0"/>
    <w:rsid w:val="0059484D"/>
    <w:rsid w:val="005A0855"/>
    <w:rsid w:val="005A3196"/>
    <w:rsid w:val="005C080F"/>
    <w:rsid w:val="005C55E5"/>
    <w:rsid w:val="005C696A"/>
    <w:rsid w:val="005E3163"/>
    <w:rsid w:val="005E409B"/>
    <w:rsid w:val="005E6E85"/>
    <w:rsid w:val="005F31D2"/>
    <w:rsid w:val="0061029B"/>
    <w:rsid w:val="00617230"/>
    <w:rsid w:val="00621CE1"/>
    <w:rsid w:val="00627FC9"/>
    <w:rsid w:val="006431FA"/>
    <w:rsid w:val="00646D73"/>
    <w:rsid w:val="00647FA8"/>
    <w:rsid w:val="00650C5F"/>
    <w:rsid w:val="0065370F"/>
    <w:rsid w:val="00654934"/>
    <w:rsid w:val="006620D9"/>
    <w:rsid w:val="006644F1"/>
    <w:rsid w:val="0066451F"/>
    <w:rsid w:val="00671958"/>
    <w:rsid w:val="00675843"/>
    <w:rsid w:val="00696477"/>
    <w:rsid w:val="006A2D59"/>
    <w:rsid w:val="006C367A"/>
    <w:rsid w:val="006D050F"/>
    <w:rsid w:val="006D1913"/>
    <w:rsid w:val="006D6139"/>
    <w:rsid w:val="006E5D65"/>
    <w:rsid w:val="006F1282"/>
    <w:rsid w:val="006F1FBC"/>
    <w:rsid w:val="006F31E2"/>
    <w:rsid w:val="006F3403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5D0C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4DFE"/>
    <w:rsid w:val="007D6E56"/>
    <w:rsid w:val="007F1652"/>
    <w:rsid w:val="007F23B9"/>
    <w:rsid w:val="007F4155"/>
    <w:rsid w:val="0081554D"/>
    <w:rsid w:val="0081707E"/>
    <w:rsid w:val="00831162"/>
    <w:rsid w:val="00835105"/>
    <w:rsid w:val="00836330"/>
    <w:rsid w:val="008449B3"/>
    <w:rsid w:val="00857176"/>
    <w:rsid w:val="0085747A"/>
    <w:rsid w:val="008818FA"/>
    <w:rsid w:val="00884922"/>
    <w:rsid w:val="00885F64"/>
    <w:rsid w:val="008917F9"/>
    <w:rsid w:val="008A2E1D"/>
    <w:rsid w:val="008A3A9B"/>
    <w:rsid w:val="008A45F7"/>
    <w:rsid w:val="008B0A62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A54"/>
    <w:rsid w:val="008F6E29"/>
    <w:rsid w:val="00915519"/>
    <w:rsid w:val="00916188"/>
    <w:rsid w:val="00923D7D"/>
    <w:rsid w:val="00927909"/>
    <w:rsid w:val="009444FF"/>
    <w:rsid w:val="009508DF"/>
    <w:rsid w:val="00950DAC"/>
    <w:rsid w:val="00954A07"/>
    <w:rsid w:val="009708FE"/>
    <w:rsid w:val="00997F14"/>
    <w:rsid w:val="009A78D9"/>
    <w:rsid w:val="009C1331"/>
    <w:rsid w:val="009C31F3"/>
    <w:rsid w:val="009C3E31"/>
    <w:rsid w:val="009C54AE"/>
    <w:rsid w:val="009C788E"/>
    <w:rsid w:val="009E25F3"/>
    <w:rsid w:val="009E3B41"/>
    <w:rsid w:val="009F3C5C"/>
    <w:rsid w:val="009F4610"/>
    <w:rsid w:val="00A00ECC"/>
    <w:rsid w:val="00A155EE"/>
    <w:rsid w:val="00A15633"/>
    <w:rsid w:val="00A2245B"/>
    <w:rsid w:val="00A238F2"/>
    <w:rsid w:val="00A30110"/>
    <w:rsid w:val="00A36899"/>
    <w:rsid w:val="00A371F6"/>
    <w:rsid w:val="00A41007"/>
    <w:rsid w:val="00A43BF6"/>
    <w:rsid w:val="00A5322A"/>
    <w:rsid w:val="00A53FA5"/>
    <w:rsid w:val="00A54817"/>
    <w:rsid w:val="00A601C8"/>
    <w:rsid w:val="00A60799"/>
    <w:rsid w:val="00A73FB1"/>
    <w:rsid w:val="00A84C85"/>
    <w:rsid w:val="00A95C06"/>
    <w:rsid w:val="00A96EA8"/>
    <w:rsid w:val="00A97DE1"/>
    <w:rsid w:val="00AA2906"/>
    <w:rsid w:val="00AB053C"/>
    <w:rsid w:val="00AD1146"/>
    <w:rsid w:val="00AD27D3"/>
    <w:rsid w:val="00AD66D6"/>
    <w:rsid w:val="00AE1160"/>
    <w:rsid w:val="00AE203C"/>
    <w:rsid w:val="00AE2E74"/>
    <w:rsid w:val="00AE5FCB"/>
    <w:rsid w:val="00AF0349"/>
    <w:rsid w:val="00AF2C1E"/>
    <w:rsid w:val="00AF7CD4"/>
    <w:rsid w:val="00B06142"/>
    <w:rsid w:val="00B1095F"/>
    <w:rsid w:val="00B11C42"/>
    <w:rsid w:val="00B1351C"/>
    <w:rsid w:val="00B135B1"/>
    <w:rsid w:val="00B2476C"/>
    <w:rsid w:val="00B3130B"/>
    <w:rsid w:val="00B31742"/>
    <w:rsid w:val="00B40ADB"/>
    <w:rsid w:val="00B43B77"/>
    <w:rsid w:val="00B43E80"/>
    <w:rsid w:val="00B515CD"/>
    <w:rsid w:val="00B607DB"/>
    <w:rsid w:val="00B64F75"/>
    <w:rsid w:val="00B65483"/>
    <w:rsid w:val="00B66529"/>
    <w:rsid w:val="00B72122"/>
    <w:rsid w:val="00B752BD"/>
    <w:rsid w:val="00B75946"/>
    <w:rsid w:val="00B8056E"/>
    <w:rsid w:val="00B819C8"/>
    <w:rsid w:val="00B82308"/>
    <w:rsid w:val="00B90885"/>
    <w:rsid w:val="00B96DD8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7DB7"/>
    <w:rsid w:val="00C56036"/>
    <w:rsid w:val="00C56BA4"/>
    <w:rsid w:val="00C61DC5"/>
    <w:rsid w:val="00C64D71"/>
    <w:rsid w:val="00C67E92"/>
    <w:rsid w:val="00C70A26"/>
    <w:rsid w:val="00C766DF"/>
    <w:rsid w:val="00C80853"/>
    <w:rsid w:val="00C94B98"/>
    <w:rsid w:val="00C958CD"/>
    <w:rsid w:val="00CA2B96"/>
    <w:rsid w:val="00CA5089"/>
    <w:rsid w:val="00CB32D3"/>
    <w:rsid w:val="00CB42CB"/>
    <w:rsid w:val="00CC3C2B"/>
    <w:rsid w:val="00CD6897"/>
    <w:rsid w:val="00CE0776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2308"/>
    <w:rsid w:val="00D85D1E"/>
    <w:rsid w:val="00D8678B"/>
    <w:rsid w:val="00D96C88"/>
    <w:rsid w:val="00DA2114"/>
    <w:rsid w:val="00DD54DD"/>
    <w:rsid w:val="00DE09C0"/>
    <w:rsid w:val="00DE4A14"/>
    <w:rsid w:val="00DF320D"/>
    <w:rsid w:val="00DF3BB6"/>
    <w:rsid w:val="00DF71C8"/>
    <w:rsid w:val="00E129B8"/>
    <w:rsid w:val="00E20469"/>
    <w:rsid w:val="00E21E75"/>
    <w:rsid w:val="00E21E7D"/>
    <w:rsid w:val="00E22FBC"/>
    <w:rsid w:val="00E24BF5"/>
    <w:rsid w:val="00E25338"/>
    <w:rsid w:val="00E32187"/>
    <w:rsid w:val="00E51E44"/>
    <w:rsid w:val="00E63348"/>
    <w:rsid w:val="00E73894"/>
    <w:rsid w:val="00E77E88"/>
    <w:rsid w:val="00E8107D"/>
    <w:rsid w:val="00E92CC8"/>
    <w:rsid w:val="00E960BB"/>
    <w:rsid w:val="00E96EBB"/>
    <w:rsid w:val="00EA2074"/>
    <w:rsid w:val="00EA4832"/>
    <w:rsid w:val="00EA4E9D"/>
    <w:rsid w:val="00EC3DE8"/>
    <w:rsid w:val="00EC4043"/>
    <w:rsid w:val="00EC4899"/>
    <w:rsid w:val="00ED03AB"/>
    <w:rsid w:val="00ED32D2"/>
    <w:rsid w:val="00EE32DE"/>
    <w:rsid w:val="00EE5457"/>
    <w:rsid w:val="00F070AB"/>
    <w:rsid w:val="00F17567"/>
    <w:rsid w:val="00F27A7B"/>
    <w:rsid w:val="00F35551"/>
    <w:rsid w:val="00F422E0"/>
    <w:rsid w:val="00F50447"/>
    <w:rsid w:val="00F526AF"/>
    <w:rsid w:val="00F617C3"/>
    <w:rsid w:val="00F7066B"/>
    <w:rsid w:val="00F83B28"/>
    <w:rsid w:val="00FA46E5"/>
    <w:rsid w:val="00FB7DBA"/>
    <w:rsid w:val="00FC1C25"/>
    <w:rsid w:val="00FC1F55"/>
    <w:rsid w:val="00FC3F45"/>
    <w:rsid w:val="00FD503F"/>
    <w:rsid w:val="00FD7589"/>
    <w:rsid w:val="00FF016A"/>
    <w:rsid w:val="00FF1401"/>
    <w:rsid w:val="00FF5E7D"/>
    <w:rsid w:val="03656E8C"/>
    <w:rsid w:val="250E1E96"/>
    <w:rsid w:val="26DD5BCC"/>
    <w:rsid w:val="2C7ADD46"/>
    <w:rsid w:val="2F369A7E"/>
    <w:rsid w:val="393B18D4"/>
    <w:rsid w:val="4BBB5388"/>
    <w:rsid w:val="4C469BA4"/>
    <w:rsid w:val="4ED7BA69"/>
    <w:rsid w:val="516F37C0"/>
    <w:rsid w:val="52C9E4AD"/>
    <w:rsid w:val="538D7C82"/>
    <w:rsid w:val="552993F8"/>
    <w:rsid w:val="55DAABAD"/>
    <w:rsid w:val="629FB97C"/>
    <w:rsid w:val="68A0D360"/>
    <w:rsid w:val="6A994AF7"/>
    <w:rsid w:val="71CC5CD3"/>
    <w:rsid w:val="71E6E951"/>
    <w:rsid w:val="721DD7E8"/>
    <w:rsid w:val="7F09E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9D9F7"/>
  <w15:docId w15:val="{E5029E8C-FAFA-4925-A498-6D96BB687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590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F5907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F59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18E19E-ECF0-443F-A138-5BBE7970E3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DC87EF-34FA-44A9-B11A-72A23D396C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C526D1-FB43-4DC5-A7E4-9835EE708E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65F201-63F1-4C87-9E7D-97138A207E1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4</Pages>
  <Words>819</Words>
  <Characters>4919</Characters>
  <Application>Microsoft Office Word</Application>
  <DocSecurity>0</DocSecurity>
  <Lines>40</Lines>
  <Paragraphs>11</Paragraphs>
  <ScaleCrop>false</ScaleCrop>
  <Company>Hewlett-Packard Company</Company>
  <LinksUpToDate>false</LinksUpToDate>
  <CharactersWithSpaces>5727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35</cp:revision>
  <cp:lastPrinted>2020-10-19T06:16:00Z</cp:lastPrinted>
  <dcterms:created xsi:type="dcterms:W3CDTF">2019-10-21T09:43:00Z</dcterms:created>
  <dcterms:modified xsi:type="dcterms:W3CDTF">2025-10-12T12:14:00Z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